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47953" w14:textId="3B46CB6A" w:rsidR="006B2F86" w:rsidRDefault="00B038E5" w:rsidP="00E71FC3">
      <w:pPr>
        <w:pStyle w:val="NoSpacing"/>
      </w:pPr>
      <w:r>
        <w:rPr>
          <w:u w:val="single"/>
        </w:rPr>
        <w:t>Thomas KELYNG</w:t>
      </w:r>
      <w:r>
        <w:t xml:space="preserve">    </w:t>
      </w:r>
      <w:proofErr w:type="gramStart"/>
      <w:r>
        <w:t xml:space="preserve">   (</w:t>
      </w:r>
      <w:proofErr w:type="gramEnd"/>
      <w:r>
        <w:t>d.1472)</w:t>
      </w:r>
    </w:p>
    <w:p w14:paraId="25F66ADD" w14:textId="145BE40D" w:rsidR="00B038E5" w:rsidRDefault="00B038E5" w:rsidP="00E71FC3">
      <w:pPr>
        <w:pStyle w:val="NoSpacing"/>
      </w:pPr>
      <w:r>
        <w:t>of</w:t>
      </w:r>
      <w:r w:rsidR="009C3D25">
        <w:t xml:space="preserve"> </w:t>
      </w:r>
      <w:r>
        <w:t>Scarborough</w:t>
      </w:r>
      <w:r w:rsidR="009C3D25">
        <w:t>.</w:t>
      </w:r>
    </w:p>
    <w:p w14:paraId="24489433" w14:textId="0F6A3B54" w:rsidR="009C3D25" w:rsidRDefault="009C3D25" w:rsidP="00E71FC3">
      <w:pPr>
        <w:pStyle w:val="NoSpacing"/>
      </w:pPr>
    </w:p>
    <w:p w14:paraId="7972ADF9" w14:textId="3F892CF5" w:rsidR="009C3D25" w:rsidRDefault="009C3D25" w:rsidP="00E71FC3">
      <w:pPr>
        <w:pStyle w:val="NoSpacing"/>
      </w:pPr>
    </w:p>
    <w:p w14:paraId="0C8E8474" w14:textId="3E01DCC5" w:rsidR="009C3D25" w:rsidRDefault="009C3D25" w:rsidP="009C3D25">
      <w:pPr>
        <w:pStyle w:val="NoSpacing"/>
      </w:pPr>
      <w:r>
        <w:t xml:space="preserve">  5 Feb.1472</w:t>
      </w:r>
      <w:r>
        <w:tab/>
        <w:t>Administration of his lands and possessions was granted.   (W.Y.R. p.96)</w:t>
      </w:r>
    </w:p>
    <w:p w14:paraId="687F53CC" w14:textId="77BE97F7" w:rsidR="009C3D25" w:rsidRDefault="009C3D25" w:rsidP="009C3D25">
      <w:pPr>
        <w:pStyle w:val="NoSpacing"/>
      </w:pPr>
    </w:p>
    <w:p w14:paraId="65D8DD48" w14:textId="4BAE0B6A" w:rsidR="009C3D25" w:rsidRDefault="009C3D25" w:rsidP="009C3D25">
      <w:pPr>
        <w:pStyle w:val="NoSpacing"/>
      </w:pPr>
    </w:p>
    <w:p w14:paraId="7EA89484" w14:textId="13119BC9" w:rsidR="009C3D25" w:rsidRPr="00B038E5" w:rsidRDefault="009C3D25" w:rsidP="009C3D25">
      <w:pPr>
        <w:pStyle w:val="NoSpacing"/>
      </w:pPr>
      <w:r>
        <w:t xml:space="preserve"> 11 February 2019</w:t>
      </w:r>
      <w:bookmarkStart w:id="0" w:name="_GoBack"/>
      <w:bookmarkEnd w:id="0"/>
    </w:p>
    <w:sectPr w:rsidR="009C3D25" w:rsidRPr="00B038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DC27C" w14:textId="77777777" w:rsidR="00B038E5" w:rsidRDefault="00B038E5" w:rsidP="00E71FC3">
      <w:pPr>
        <w:spacing w:after="0" w:line="240" w:lineRule="auto"/>
      </w:pPr>
      <w:r>
        <w:separator/>
      </w:r>
    </w:p>
  </w:endnote>
  <w:endnote w:type="continuationSeparator" w:id="0">
    <w:p w14:paraId="3CBC8AD4" w14:textId="77777777" w:rsidR="00B038E5" w:rsidRDefault="00B038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57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1DC02" w14:textId="77777777" w:rsidR="00B038E5" w:rsidRDefault="00B038E5" w:rsidP="00E71FC3">
      <w:pPr>
        <w:spacing w:after="0" w:line="240" w:lineRule="auto"/>
      </w:pPr>
      <w:r>
        <w:separator/>
      </w:r>
    </w:p>
  </w:footnote>
  <w:footnote w:type="continuationSeparator" w:id="0">
    <w:p w14:paraId="7F163C91" w14:textId="77777777" w:rsidR="00B038E5" w:rsidRDefault="00B038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E5"/>
    <w:rsid w:val="001A7C09"/>
    <w:rsid w:val="00577BD5"/>
    <w:rsid w:val="00656CBA"/>
    <w:rsid w:val="006A1F77"/>
    <w:rsid w:val="00733BE7"/>
    <w:rsid w:val="009C3D25"/>
    <w:rsid w:val="00AB52E8"/>
    <w:rsid w:val="00B038E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9969"/>
  <w15:chartTrackingRefBased/>
  <w15:docId w15:val="{B15FD273-B40D-4AB8-B5E5-A9CF9BE3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19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2019-02-11T21:43:00Z</dcterms:created>
  <dcterms:modified xsi:type="dcterms:W3CDTF">2019-02-11T22:02:00Z</dcterms:modified>
</cp:coreProperties>
</file>